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F54084" w:rsidRDefault="00744310" w:rsidP="00DD25A8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DD25A8" w:rsidRPr="00DD25A8">
        <w:rPr>
          <w:rFonts w:eastAsia="Arial"/>
          <w:b/>
          <w:kern w:val="3"/>
          <w:sz w:val="24"/>
          <w:szCs w:val="24"/>
          <w:lang w:eastAsia="zh-CN"/>
        </w:rPr>
        <w:t xml:space="preserve">г. Казань, </w:t>
      </w:r>
      <w:r w:rsidR="001169C4" w:rsidRPr="001169C4">
        <w:rPr>
          <w:rFonts w:eastAsia="Arial"/>
          <w:b/>
          <w:kern w:val="3"/>
          <w:sz w:val="24"/>
          <w:szCs w:val="24"/>
          <w:lang w:eastAsia="zh-CN"/>
        </w:rPr>
        <w:t>ул. Лукина, д. 1</w:t>
      </w:r>
      <w:r w:rsidR="008E1628">
        <w:rPr>
          <w:rFonts w:eastAsia="Arial"/>
          <w:b/>
          <w:kern w:val="3"/>
          <w:sz w:val="24"/>
          <w:szCs w:val="24"/>
          <w:lang w:eastAsia="zh-CN"/>
        </w:rPr>
        <w:t>А</w:t>
      </w:r>
    </w:p>
    <w:p w:rsidR="00DD25A8" w:rsidRPr="0051067E" w:rsidRDefault="0002187A" w:rsidP="00DD25A8">
      <w:pPr>
        <w:suppressAutoHyphens/>
        <w:autoSpaceDN w:val="0"/>
        <w:spacing w:line="100" w:lineRule="atLeast"/>
        <w:ind w:left="4254" w:firstLine="424"/>
        <w:textAlignment w:val="baseline"/>
      </w:pPr>
      <w:r w:rsidRPr="0051067E">
        <w:t xml:space="preserve">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Default="0010435B" w:rsidP="0051067E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243805" w:rsidRPr="00243805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числе</w:t>
      </w:r>
      <w:r w:rsidR="00CA79F1" w:rsidRPr="00CA79F1">
        <w:rPr>
          <w:color w:val="000000"/>
          <w:kern w:val="3"/>
          <w:sz w:val="24"/>
          <w:szCs w:val="24"/>
          <w:lang w:eastAsia="zh-CN" w:bidi="hi-IN"/>
        </w:rPr>
        <w:t>:</w:t>
      </w:r>
      <w:r w:rsidR="002704C6" w:rsidRPr="002704C6"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8E1628" w:rsidRPr="008E1628">
        <w:rPr>
          <w:b/>
          <w:bCs/>
          <w:color w:val="000000"/>
          <w:kern w:val="3"/>
          <w:sz w:val="24"/>
          <w:szCs w:val="24"/>
          <w:lang w:eastAsia="zh-CN" w:bidi="hi-IN"/>
        </w:rPr>
        <w:t>508 000,00</w:t>
      </w:r>
      <w:r w:rsidR="008E162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8E1628" w:rsidRPr="008E1628">
        <w:rPr>
          <w:b/>
          <w:bCs/>
          <w:color w:val="000000"/>
          <w:kern w:val="3"/>
          <w:sz w:val="24"/>
          <w:szCs w:val="24"/>
          <w:lang w:eastAsia="zh-CN" w:bidi="hi-IN"/>
        </w:rPr>
        <w:t>190 500,00</w:t>
      </w:r>
      <w:r w:rsidR="008E162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51067E">
        <w:rPr>
          <w:color w:val="000000"/>
          <w:kern w:val="3"/>
          <w:sz w:val="24"/>
          <w:szCs w:val="24"/>
          <w:lang w:eastAsia="zh-CN" w:bidi="hi-IN"/>
        </w:rPr>
        <w:t xml:space="preserve">рублей, ремонт крыши не более </w:t>
      </w:r>
      <w:r w:rsidR="008E1628" w:rsidRPr="008E1628">
        <w:rPr>
          <w:b/>
          <w:color w:val="000000"/>
          <w:kern w:val="3"/>
          <w:sz w:val="24"/>
          <w:szCs w:val="24"/>
          <w:lang w:eastAsia="zh-CN" w:bidi="hi-IN"/>
        </w:rPr>
        <w:t>6 500 000,00</w:t>
      </w:r>
      <w:r w:rsidR="001169C4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8E1628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8E1628" w:rsidRPr="008E1628">
        <w:t xml:space="preserve"> </w:t>
      </w:r>
      <w:r w:rsidR="008E1628" w:rsidRPr="008E1628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8E1628">
        <w:rPr>
          <w:color w:val="000000"/>
          <w:kern w:val="3"/>
          <w:sz w:val="24"/>
          <w:szCs w:val="24"/>
          <w:lang w:eastAsia="zh-CN" w:bidi="hi-IN"/>
        </w:rPr>
        <w:t>фасада</w:t>
      </w:r>
      <w:r w:rsidR="008E1628" w:rsidRPr="008E1628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8E1628" w:rsidRPr="008E1628">
        <w:rPr>
          <w:b/>
          <w:color w:val="000000"/>
          <w:kern w:val="3"/>
          <w:sz w:val="24"/>
          <w:szCs w:val="24"/>
          <w:lang w:eastAsia="zh-CN" w:bidi="hi-IN"/>
        </w:rPr>
        <w:t>6 200 000,00</w:t>
      </w:r>
      <w:r w:rsidR="008E1628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8E1628" w:rsidRPr="008E1628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  <w:r w:rsidR="001169C4">
        <w:rPr>
          <w:color w:val="000000"/>
          <w:kern w:val="3"/>
          <w:sz w:val="24"/>
          <w:szCs w:val="24"/>
          <w:lang w:eastAsia="zh-CN" w:bidi="hi-IN"/>
        </w:rPr>
        <w:t xml:space="preserve"> 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187A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D5B3C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169C4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3805"/>
    <w:rsid w:val="0024528C"/>
    <w:rsid w:val="00263D3B"/>
    <w:rsid w:val="00264EFC"/>
    <w:rsid w:val="002662BA"/>
    <w:rsid w:val="002704C6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03BDA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A5B06"/>
    <w:rsid w:val="003B0FEE"/>
    <w:rsid w:val="003B4E54"/>
    <w:rsid w:val="003B680C"/>
    <w:rsid w:val="003C63B2"/>
    <w:rsid w:val="003C728F"/>
    <w:rsid w:val="003D1419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4F7E70"/>
    <w:rsid w:val="00500BEA"/>
    <w:rsid w:val="00504FE0"/>
    <w:rsid w:val="005053A1"/>
    <w:rsid w:val="0051067E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C404C"/>
    <w:rsid w:val="006E1272"/>
    <w:rsid w:val="007017A6"/>
    <w:rsid w:val="00720A5F"/>
    <w:rsid w:val="007268FA"/>
    <w:rsid w:val="00744310"/>
    <w:rsid w:val="00750374"/>
    <w:rsid w:val="007555A6"/>
    <w:rsid w:val="00780FCE"/>
    <w:rsid w:val="00781BA1"/>
    <w:rsid w:val="00790D73"/>
    <w:rsid w:val="00796827"/>
    <w:rsid w:val="007A2C3D"/>
    <w:rsid w:val="007A386F"/>
    <w:rsid w:val="007A4E3B"/>
    <w:rsid w:val="007A7E96"/>
    <w:rsid w:val="007B41CD"/>
    <w:rsid w:val="007B6A9C"/>
    <w:rsid w:val="007C2BA0"/>
    <w:rsid w:val="007D1971"/>
    <w:rsid w:val="007F4D94"/>
    <w:rsid w:val="00812740"/>
    <w:rsid w:val="00823A49"/>
    <w:rsid w:val="008313E2"/>
    <w:rsid w:val="00836E0C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1628"/>
    <w:rsid w:val="00905C6B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3681C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A4C2B"/>
    <w:rsid w:val="00AC65E4"/>
    <w:rsid w:val="00AE5A99"/>
    <w:rsid w:val="00B05C0D"/>
    <w:rsid w:val="00B14F1F"/>
    <w:rsid w:val="00B47231"/>
    <w:rsid w:val="00B561F4"/>
    <w:rsid w:val="00B56B77"/>
    <w:rsid w:val="00B714CD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51064"/>
    <w:rsid w:val="00C723FA"/>
    <w:rsid w:val="00C94680"/>
    <w:rsid w:val="00C967AB"/>
    <w:rsid w:val="00CA79F1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25A8"/>
    <w:rsid w:val="00DD38A5"/>
    <w:rsid w:val="00DE4388"/>
    <w:rsid w:val="00DE536A"/>
    <w:rsid w:val="00E04491"/>
    <w:rsid w:val="00E12E1D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145B4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7648A"/>
    <w:rsid w:val="00F80E66"/>
    <w:rsid w:val="00F87C78"/>
    <w:rsid w:val="00F9676E"/>
    <w:rsid w:val="00F96CAD"/>
    <w:rsid w:val="00F96F57"/>
    <w:rsid w:val="00FC4FCE"/>
    <w:rsid w:val="00FD5BE4"/>
    <w:rsid w:val="00FF136F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DF1FDA-D28A-48E5-A5E9-EDBBC43E8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3</TotalTime>
  <Pages>1</Pages>
  <Words>307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2558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8</cp:revision>
  <cp:lastPrinted>2023-02-01T06:27:00Z</cp:lastPrinted>
  <dcterms:created xsi:type="dcterms:W3CDTF">2024-06-19T10:18:00Z</dcterms:created>
  <dcterms:modified xsi:type="dcterms:W3CDTF">2024-07-01T11:59:00Z</dcterms:modified>
</cp:coreProperties>
</file>